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13B4B" w14:textId="77777777" w:rsidR="00C9482D" w:rsidRDefault="00C9482D" w:rsidP="00C948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DALYNGRYGGE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240C64D2" w14:textId="77777777" w:rsidR="00C9482D" w:rsidRDefault="00C9482D" w:rsidP="00C9482D">
      <w:pPr>
        <w:pStyle w:val="NoSpacing"/>
        <w:rPr>
          <w:rFonts w:cs="Times New Roman"/>
          <w:szCs w:val="24"/>
        </w:rPr>
      </w:pPr>
    </w:p>
    <w:p w14:paraId="0A848517" w14:textId="77777777" w:rsidR="00C9482D" w:rsidRDefault="00C9482D" w:rsidP="00C9482D">
      <w:pPr>
        <w:pStyle w:val="NoSpacing"/>
        <w:rPr>
          <w:rFonts w:cs="Times New Roman"/>
          <w:szCs w:val="24"/>
        </w:rPr>
      </w:pPr>
    </w:p>
    <w:p w14:paraId="18F26AB2" w14:textId="77777777" w:rsidR="00C9482D" w:rsidRDefault="00C9482D" w:rsidP="00C948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 xml:space="preserve">He was on a commission of </w:t>
      </w:r>
      <w:proofErr w:type="gramStart"/>
      <w:r>
        <w:rPr>
          <w:rFonts w:cs="Times New Roman"/>
          <w:szCs w:val="24"/>
        </w:rPr>
        <w:t>array</w:t>
      </w:r>
      <w:proofErr w:type="gramEnd"/>
      <w:r>
        <w:rPr>
          <w:rFonts w:cs="Times New Roman"/>
          <w:szCs w:val="24"/>
        </w:rPr>
        <w:t xml:space="preserve"> for Sussex.   (C.P.R. 1452-61 p.558)</w:t>
      </w:r>
    </w:p>
    <w:p w14:paraId="26F3F001" w14:textId="77777777" w:rsidR="00C9482D" w:rsidRDefault="00C9482D" w:rsidP="00C9482D">
      <w:pPr>
        <w:pStyle w:val="NoSpacing"/>
        <w:rPr>
          <w:rFonts w:cs="Times New Roman"/>
          <w:szCs w:val="24"/>
        </w:rPr>
      </w:pPr>
    </w:p>
    <w:p w14:paraId="774B18D2" w14:textId="77777777" w:rsidR="00C9482D" w:rsidRDefault="00C9482D" w:rsidP="00C9482D">
      <w:pPr>
        <w:pStyle w:val="NoSpacing"/>
        <w:rPr>
          <w:rFonts w:cs="Times New Roman"/>
          <w:szCs w:val="24"/>
        </w:rPr>
      </w:pPr>
    </w:p>
    <w:p w14:paraId="170434EA" w14:textId="77777777" w:rsidR="00C9482D" w:rsidRDefault="00C9482D" w:rsidP="00C948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November 2024</w:t>
      </w:r>
    </w:p>
    <w:p w14:paraId="2C9E81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EF52E" w14:textId="77777777" w:rsidR="00C9482D" w:rsidRDefault="00C9482D" w:rsidP="009139A6">
      <w:r>
        <w:separator/>
      </w:r>
    </w:p>
  </w:endnote>
  <w:endnote w:type="continuationSeparator" w:id="0">
    <w:p w14:paraId="0B502B7B" w14:textId="77777777" w:rsidR="00C9482D" w:rsidRDefault="00C948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7B5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FA9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C99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DB9B65" w14:textId="77777777" w:rsidR="00C9482D" w:rsidRDefault="00C9482D" w:rsidP="009139A6">
      <w:r>
        <w:separator/>
      </w:r>
    </w:p>
  </w:footnote>
  <w:footnote w:type="continuationSeparator" w:id="0">
    <w:p w14:paraId="0A031AF3" w14:textId="77777777" w:rsidR="00C9482D" w:rsidRDefault="00C948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4E3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48F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4ED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82D"/>
    <w:rsid w:val="000666E0"/>
    <w:rsid w:val="0022553C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9482D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A3385"/>
  <w15:chartTrackingRefBased/>
  <w15:docId w15:val="{F4BA7827-00B8-4A90-8FC1-9D3873D7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2024-11-07T16:26:00Z</dcterms:created>
  <dcterms:modified xsi:type="dcterms:W3CDTF">2024-11-07T16:27:00Z</dcterms:modified>
</cp:coreProperties>
</file>